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76732" w14:textId="77777777" w:rsidR="00617252" w:rsidRDefault="00617252" w:rsidP="00617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PHELYPPES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fl.1500)</w:t>
      </w:r>
    </w:p>
    <w:p w14:paraId="5E8EC7DF" w14:textId="77777777" w:rsidR="00617252" w:rsidRDefault="00617252" w:rsidP="00617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Salisbury. Cutler.</w:t>
      </w:r>
    </w:p>
    <w:p w14:paraId="2696A6A1" w14:textId="77777777" w:rsidR="00617252" w:rsidRDefault="00617252" w:rsidP="00617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83488C" w14:textId="77777777" w:rsidR="00617252" w:rsidRDefault="00617252" w:rsidP="00617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832FCC" w14:textId="77777777" w:rsidR="00617252" w:rsidRDefault="00617252" w:rsidP="00617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Aport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 and assault against him.</w:t>
      </w:r>
    </w:p>
    <w:p w14:paraId="6ACD9892" w14:textId="77777777" w:rsidR="00617252" w:rsidRDefault="00617252" w:rsidP="00617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F45FF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http://aalt.law.uh.edu/Indices/CP40Indices/CP40no951/CP40no951Pl.htm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C6315B8" w14:textId="77777777" w:rsidR="00617252" w:rsidRDefault="00617252" w:rsidP="00617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451746" w14:textId="77777777" w:rsidR="00617252" w:rsidRDefault="00617252" w:rsidP="00617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9AB3C4" w14:textId="77777777" w:rsidR="00617252" w:rsidRDefault="00617252" w:rsidP="006172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2022</w:t>
      </w:r>
    </w:p>
    <w:p w14:paraId="6E2D1A0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2DDEE" w14:textId="77777777" w:rsidR="00617252" w:rsidRDefault="00617252" w:rsidP="009139A6">
      <w:r>
        <w:separator/>
      </w:r>
    </w:p>
  </w:endnote>
  <w:endnote w:type="continuationSeparator" w:id="0">
    <w:p w14:paraId="335C4BDA" w14:textId="77777777" w:rsidR="00617252" w:rsidRDefault="006172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DB6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19B9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D4E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C38E9" w14:textId="77777777" w:rsidR="00617252" w:rsidRDefault="00617252" w:rsidP="009139A6">
      <w:r>
        <w:separator/>
      </w:r>
    </w:p>
  </w:footnote>
  <w:footnote w:type="continuationSeparator" w:id="0">
    <w:p w14:paraId="09A1719D" w14:textId="77777777" w:rsidR="00617252" w:rsidRDefault="006172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9B3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656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D00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252"/>
    <w:rsid w:val="000666E0"/>
    <w:rsid w:val="002510B7"/>
    <w:rsid w:val="005C130B"/>
    <w:rsid w:val="0061725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3C877"/>
  <w15:chartTrackingRefBased/>
  <w15:docId w15:val="{19100587-5D19-4C58-BF87-E3C957761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172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51/CP40no95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2022-10-02T10:42:00Z</dcterms:created>
  <dcterms:modified xsi:type="dcterms:W3CDTF">2022-10-02T10:43:00Z</dcterms:modified>
</cp:coreProperties>
</file>